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D087B" w14:textId="3E28B8C8" w:rsidR="006E5D65" w:rsidRPr="00F147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3E1AF6" w:rsidRPr="003E1AF6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14:paraId="075B2536" w14:textId="77777777"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14:paraId="35B21E98" w14:textId="09CE5283" w:rsidR="001A3CCC" w:rsidRDefault="0071620A" w:rsidP="0086771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147DA">
        <w:rPr>
          <w:rFonts w:ascii="Corbel" w:hAnsi="Corbel"/>
          <w:b/>
          <w:smallCaps/>
          <w:sz w:val="24"/>
          <w:szCs w:val="24"/>
        </w:rPr>
        <w:t xml:space="preserve"> </w:t>
      </w:r>
      <w:r w:rsidR="00A70A6D">
        <w:rPr>
          <w:rFonts w:ascii="Corbel" w:hAnsi="Corbel"/>
          <w:i/>
          <w:smallCaps/>
          <w:sz w:val="24"/>
          <w:szCs w:val="24"/>
        </w:rPr>
        <w:t>202</w:t>
      </w:r>
      <w:r w:rsidR="00CE1FEF">
        <w:rPr>
          <w:rFonts w:ascii="Corbel" w:hAnsi="Corbel"/>
          <w:i/>
          <w:smallCaps/>
          <w:sz w:val="24"/>
          <w:szCs w:val="24"/>
        </w:rPr>
        <w:t>5</w:t>
      </w:r>
      <w:r w:rsidR="00A70A6D">
        <w:rPr>
          <w:rFonts w:ascii="Corbel" w:hAnsi="Corbel"/>
          <w:i/>
          <w:smallCaps/>
          <w:sz w:val="24"/>
          <w:szCs w:val="24"/>
        </w:rPr>
        <w:t>-202</w:t>
      </w:r>
      <w:r w:rsidR="00CE1FEF">
        <w:rPr>
          <w:rFonts w:ascii="Corbel" w:hAnsi="Corbel"/>
          <w:i/>
          <w:smallCaps/>
          <w:sz w:val="24"/>
          <w:szCs w:val="24"/>
        </w:rPr>
        <w:t>8</w:t>
      </w:r>
    </w:p>
    <w:p w14:paraId="0DC73148" w14:textId="77777777" w:rsidR="00A70A6D" w:rsidRDefault="00A70A6D" w:rsidP="00867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</w:p>
    <w:p w14:paraId="0D4C8F9A" w14:textId="28CE74DF" w:rsidR="001A3CCC" w:rsidRDefault="00AC59E7" w:rsidP="00867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mallCaps/>
          <w:sz w:val="24"/>
          <w:szCs w:val="24"/>
        </w:rPr>
        <w:t>Rok akademicki 202</w:t>
      </w:r>
      <w:r w:rsidR="00CE1FEF">
        <w:rPr>
          <w:rFonts w:ascii="Corbel" w:hAnsi="Corbel"/>
          <w:smallCaps/>
          <w:sz w:val="24"/>
          <w:szCs w:val="24"/>
        </w:rPr>
        <w:t>5</w:t>
      </w:r>
      <w:r>
        <w:rPr>
          <w:rFonts w:ascii="Corbel" w:hAnsi="Corbel"/>
          <w:smallCaps/>
          <w:sz w:val="24"/>
          <w:szCs w:val="24"/>
        </w:rPr>
        <w:t>/202</w:t>
      </w:r>
      <w:r w:rsidR="00CE1FEF">
        <w:rPr>
          <w:rFonts w:ascii="Corbel" w:hAnsi="Corbel"/>
          <w:smallCaps/>
          <w:sz w:val="24"/>
          <w:szCs w:val="24"/>
        </w:rPr>
        <w:t>6</w:t>
      </w:r>
    </w:p>
    <w:p w14:paraId="4D2DCD61" w14:textId="77777777"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2CD22F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14:paraId="39258CF8" w14:textId="77777777" w:rsidTr="00B819C8">
        <w:tc>
          <w:tcPr>
            <w:tcW w:w="2694" w:type="dxa"/>
            <w:vAlign w:val="center"/>
          </w:tcPr>
          <w:p w14:paraId="5F884E02" w14:textId="77777777" w:rsidR="0085747A" w:rsidRPr="00F147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25832A" w14:textId="77777777" w:rsidR="0085747A" w:rsidRPr="00F147DA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85747A" w:rsidRPr="00F147DA" w14:paraId="08F7608D" w14:textId="77777777" w:rsidTr="00B819C8">
        <w:tc>
          <w:tcPr>
            <w:tcW w:w="2694" w:type="dxa"/>
            <w:vAlign w:val="center"/>
          </w:tcPr>
          <w:p w14:paraId="709DCE19" w14:textId="77777777" w:rsidR="0085747A" w:rsidRPr="00F147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F88446" w14:textId="77777777" w:rsidR="0085747A" w:rsidRPr="00F147DA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85747A" w:rsidRPr="00F147DA" w14:paraId="129DFF6D" w14:textId="77777777" w:rsidTr="00B819C8">
        <w:tc>
          <w:tcPr>
            <w:tcW w:w="2694" w:type="dxa"/>
            <w:vAlign w:val="center"/>
          </w:tcPr>
          <w:p w14:paraId="153FC316" w14:textId="1DDBFD00" w:rsidR="0085747A" w:rsidRPr="00F147DA" w:rsidRDefault="00E0620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147D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2BEFDE" w14:textId="3DBF0722" w:rsidR="0085747A" w:rsidRPr="00F147DA" w:rsidRDefault="00CE1F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1FE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147DA" w14:paraId="6365E0C1" w14:textId="77777777" w:rsidTr="00B819C8">
        <w:tc>
          <w:tcPr>
            <w:tcW w:w="2694" w:type="dxa"/>
            <w:vAlign w:val="center"/>
          </w:tcPr>
          <w:p w14:paraId="525CC207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8C60AE" w14:textId="45BE47E9" w:rsidR="0085747A" w:rsidRPr="00F147DA" w:rsidRDefault="00D17D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 UR</w:t>
            </w:r>
          </w:p>
        </w:tc>
      </w:tr>
      <w:tr w:rsidR="0085747A" w:rsidRPr="00F147DA" w14:paraId="5079CA2E" w14:textId="77777777" w:rsidTr="00B819C8">
        <w:tc>
          <w:tcPr>
            <w:tcW w:w="2694" w:type="dxa"/>
            <w:vAlign w:val="center"/>
          </w:tcPr>
          <w:p w14:paraId="566C3B61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2EEE54" w14:textId="77777777" w:rsidR="0085747A" w:rsidRPr="00F147DA" w:rsidRDefault="00F46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F147DA" w14:paraId="6D710736" w14:textId="77777777" w:rsidTr="00B819C8">
        <w:tc>
          <w:tcPr>
            <w:tcW w:w="2694" w:type="dxa"/>
            <w:vAlign w:val="center"/>
          </w:tcPr>
          <w:p w14:paraId="6B4E335B" w14:textId="77777777" w:rsidR="0085747A" w:rsidRPr="00F147D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15126F" w14:textId="77777777" w:rsidR="0085747A" w:rsidRPr="00F147DA" w:rsidRDefault="00120DEA" w:rsidP="00CE54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F147DA" w14:paraId="00FD8D43" w14:textId="77777777" w:rsidTr="00B819C8">
        <w:tc>
          <w:tcPr>
            <w:tcW w:w="2694" w:type="dxa"/>
            <w:vAlign w:val="center"/>
          </w:tcPr>
          <w:p w14:paraId="242E891F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4F3052" w14:textId="77777777" w:rsidR="0085747A" w:rsidRPr="001771EE" w:rsidRDefault="00F46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1E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147DA" w14:paraId="17D35004" w14:textId="77777777" w:rsidTr="00B819C8">
        <w:tc>
          <w:tcPr>
            <w:tcW w:w="2694" w:type="dxa"/>
            <w:vAlign w:val="center"/>
          </w:tcPr>
          <w:p w14:paraId="1A210428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92A93" w14:textId="0AE05F06" w:rsidR="0085747A" w:rsidRPr="001771EE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1E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726F9" w:rsidRPr="001771E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147DA" w14:paraId="4CF62BCD" w14:textId="77777777" w:rsidTr="00B819C8">
        <w:tc>
          <w:tcPr>
            <w:tcW w:w="2694" w:type="dxa"/>
            <w:vAlign w:val="center"/>
          </w:tcPr>
          <w:p w14:paraId="20B1560A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147DA">
              <w:rPr>
                <w:rFonts w:ascii="Corbel" w:hAnsi="Corbel"/>
                <w:sz w:val="24"/>
                <w:szCs w:val="24"/>
              </w:rPr>
              <w:t>/y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3E7408" w14:textId="77777777" w:rsidR="0085747A" w:rsidRPr="001771EE" w:rsidRDefault="00676B7E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1EE">
              <w:rPr>
                <w:rFonts w:ascii="Corbel" w:hAnsi="Corbel"/>
                <w:b w:val="0"/>
                <w:sz w:val="24"/>
                <w:szCs w:val="24"/>
              </w:rPr>
              <w:t>I r</w:t>
            </w:r>
            <w:r w:rsidR="00867717" w:rsidRPr="001771EE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DC66AC" w:rsidRPr="001771EE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867717" w:rsidRPr="001771EE">
              <w:rPr>
                <w:rFonts w:ascii="Corbel" w:hAnsi="Corbel"/>
                <w:b w:val="0"/>
                <w:sz w:val="24"/>
                <w:szCs w:val="24"/>
              </w:rPr>
              <w:t xml:space="preserve"> I sem.1,2</w:t>
            </w:r>
          </w:p>
        </w:tc>
      </w:tr>
      <w:tr w:rsidR="0085747A" w:rsidRPr="00F147DA" w14:paraId="74D1B9F2" w14:textId="77777777" w:rsidTr="00B819C8">
        <w:tc>
          <w:tcPr>
            <w:tcW w:w="2694" w:type="dxa"/>
            <w:vAlign w:val="center"/>
          </w:tcPr>
          <w:p w14:paraId="1AFB2999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77890E" w14:textId="77777777" w:rsidR="0085747A" w:rsidRPr="00F147DA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F147DA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F147DA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14:paraId="035D5094" w14:textId="77777777" w:rsidTr="00B819C8">
        <w:tc>
          <w:tcPr>
            <w:tcW w:w="2694" w:type="dxa"/>
            <w:vAlign w:val="center"/>
          </w:tcPr>
          <w:p w14:paraId="2CD76D47" w14:textId="77777777" w:rsidR="00923D7D" w:rsidRPr="00F147D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881A14" w14:textId="77777777" w:rsidR="00923D7D" w:rsidRPr="00F147DA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F147D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14:paraId="65B0A9ED" w14:textId="77777777" w:rsidTr="00B819C8">
        <w:tc>
          <w:tcPr>
            <w:tcW w:w="2694" w:type="dxa"/>
            <w:vAlign w:val="center"/>
          </w:tcPr>
          <w:p w14:paraId="2DE8F30B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C0A617" w14:textId="77777777" w:rsidR="0085747A" w:rsidRPr="00F147DA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67717" w:rsidRPr="00F147DA">
              <w:rPr>
                <w:rFonts w:ascii="Corbel" w:hAnsi="Corbel"/>
                <w:b w:val="0"/>
                <w:sz w:val="24"/>
                <w:szCs w:val="24"/>
              </w:rPr>
              <w:t>r Miłosz Szczudło</w:t>
            </w:r>
          </w:p>
        </w:tc>
      </w:tr>
      <w:tr w:rsidR="0085747A" w:rsidRPr="00F147DA" w14:paraId="6EE71928" w14:textId="77777777" w:rsidTr="00B819C8">
        <w:tc>
          <w:tcPr>
            <w:tcW w:w="2694" w:type="dxa"/>
            <w:vAlign w:val="center"/>
          </w:tcPr>
          <w:p w14:paraId="4573E6AD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65652D" w14:textId="534B1916" w:rsidR="0085747A" w:rsidRPr="00F147DA" w:rsidRDefault="00D17D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Sebastian Pelc, mgr Jacek Krawczyk, dr Grzegorz Domino</w:t>
            </w:r>
          </w:p>
        </w:tc>
      </w:tr>
    </w:tbl>
    <w:p w14:paraId="32BCFB02" w14:textId="77777777"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14:paraId="16F64FB9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5D3770" w14:textId="77777777"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248540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3"/>
        <w:gridCol w:w="774"/>
        <w:gridCol w:w="851"/>
        <w:gridCol w:w="790"/>
        <w:gridCol w:w="815"/>
        <w:gridCol w:w="744"/>
        <w:gridCol w:w="939"/>
        <w:gridCol w:w="930"/>
        <w:gridCol w:w="2060"/>
      </w:tblGrid>
      <w:tr w:rsidR="00015B8F" w:rsidRPr="00F147DA" w14:paraId="6C768102" w14:textId="77777777" w:rsidTr="00D17D3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F9F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14:paraId="097BF94D" w14:textId="77777777"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BDD6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DAA3CB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7D3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FB2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EE69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F775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7A8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ABB1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7FF6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F854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14:paraId="0FBEB892" w14:textId="77777777" w:rsidTr="00D17D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968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20A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981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CBD5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687E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99DE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A94C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A5AC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81E4" w14:textId="77777777" w:rsidR="00015B8F" w:rsidRPr="00F147DA" w:rsidRDefault="00015B8F" w:rsidP="00D17D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C978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14:paraId="3FBFB848" w14:textId="77777777" w:rsidTr="00D17D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6074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0A73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9C1F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988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900E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476B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C817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C345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849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2307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390D7BD9" w14:textId="77777777"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54F791" w14:textId="77777777"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AA574F" w14:textId="77777777"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14:paraId="1CE43F2D" w14:textId="77777777"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eastAsia="MS Gothic" w:hAnsi="Corbel"/>
          <w:szCs w:val="24"/>
        </w:rPr>
        <w:sym w:font="Wingdings" w:char="F0FE"/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587424" w14:textId="77777777"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6C7E45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34D3D6" w14:textId="31559442"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przedmiotu </w:t>
      </w:r>
      <w:r w:rsidRPr="00F147DA">
        <w:rPr>
          <w:rFonts w:ascii="Corbel" w:hAnsi="Corbel"/>
          <w:smallCaps w:val="0"/>
          <w:szCs w:val="24"/>
        </w:rPr>
        <w:t xml:space="preserve"> (z toku) </w:t>
      </w:r>
    </w:p>
    <w:p w14:paraId="71AFB07A" w14:textId="77777777" w:rsidR="00DC66AC" w:rsidRPr="00F147DA" w:rsidRDefault="00DC66A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zaliczenie z oceną</w:t>
      </w:r>
    </w:p>
    <w:p w14:paraId="7C121C32" w14:textId="77777777" w:rsidR="009C54AE" w:rsidRPr="00F147D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D0AF4F" w14:textId="77777777"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E2615D" w14:textId="77777777" w:rsidR="00E960BB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147DA" w14:paraId="4BC716B5" w14:textId="77777777" w:rsidTr="00745302">
        <w:tc>
          <w:tcPr>
            <w:tcW w:w="9670" w:type="dxa"/>
          </w:tcPr>
          <w:p w14:paraId="6CBDE355" w14:textId="77777777"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2FBF0E13" w14:textId="77777777"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8BAD18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85747A" w:rsidRPr="00F147DA">
        <w:rPr>
          <w:rFonts w:ascii="Corbel" w:hAnsi="Corbel"/>
          <w:szCs w:val="24"/>
        </w:rPr>
        <w:t xml:space="preserve"> </w:t>
      </w:r>
      <w:r w:rsidR="00A84C85" w:rsidRPr="00F147DA">
        <w:rPr>
          <w:rFonts w:ascii="Corbel" w:hAnsi="Corbel"/>
          <w:szCs w:val="24"/>
        </w:rPr>
        <w:t>cele, efekty uczenia się</w:t>
      </w:r>
      <w:r w:rsidR="0085747A" w:rsidRPr="00F147DA">
        <w:rPr>
          <w:rFonts w:ascii="Corbel" w:hAnsi="Corbel"/>
          <w:szCs w:val="24"/>
        </w:rPr>
        <w:t xml:space="preserve"> , treści Programowe i stosowane metody Dydaktyczne</w:t>
      </w:r>
    </w:p>
    <w:p w14:paraId="3C7C426B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0CCE67" w14:textId="77777777"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14:paraId="3456FC7E" w14:textId="77777777"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F147DA" w14:paraId="4D6109CE" w14:textId="77777777" w:rsidTr="00923D7D">
        <w:tc>
          <w:tcPr>
            <w:tcW w:w="851" w:type="dxa"/>
            <w:vAlign w:val="center"/>
          </w:tcPr>
          <w:p w14:paraId="082134A9" w14:textId="77777777"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EDE46C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="00ED432E" w:rsidRPr="00F147DA" w14:paraId="51686E06" w14:textId="77777777" w:rsidTr="00923D7D">
        <w:tc>
          <w:tcPr>
            <w:tcW w:w="851" w:type="dxa"/>
            <w:vAlign w:val="center"/>
          </w:tcPr>
          <w:p w14:paraId="1EC2065E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7B1885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="00ED432E" w:rsidRPr="00F147DA" w14:paraId="742B2B4F" w14:textId="77777777" w:rsidTr="00923D7D">
        <w:tc>
          <w:tcPr>
            <w:tcW w:w="851" w:type="dxa"/>
            <w:vAlign w:val="center"/>
          </w:tcPr>
          <w:p w14:paraId="2E51AF80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C69ABE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ED432E" w:rsidRPr="00F147DA" w14:paraId="225546A5" w14:textId="77777777" w:rsidTr="00923D7D">
        <w:tc>
          <w:tcPr>
            <w:tcW w:w="851" w:type="dxa"/>
            <w:vAlign w:val="center"/>
          </w:tcPr>
          <w:p w14:paraId="3729700F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BBCBAC0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14:paraId="22CE3487" w14:textId="77777777" w:rsidTr="00923D7D">
        <w:tc>
          <w:tcPr>
            <w:tcW w:w="851" w:type="dxa"/>
            <w:vAlign w:val="center"/>
          </w:tcPr>
          <w:p w14:paraId="3C83FB30" w14:textId="77777777"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E4832B6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="0085747A" w:rsidRPr="00F147DA" w14:paraId="6FA97B64" w14:textId="77777777" w:rsidTr="00923D7D">
        <w:tc>
          <w:tcPr>
            <w:tcW w:w="851" w:type="dxa"/>
            <w:vAlign w:val="center"/>
          </w:tcPr>
          <w:p w14:paraId="5BC1F2A9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A873282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53EFA72F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ED99A8" w14:textId="77777777"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  <w:r w:rsidR="00445970" w:rsidRPr="00F147DA">
        <w:rPr>
          <w:rFonts w:ascii="Corbel" w:hAnsi="Corbel"/>
          <w:sz w:val="24"/>
          <w:szCs w:val="24"/>
        </w:rPr>
        <w:t xml:space="preserve"> </w:t>
      </w:r>
    </w:p>
    <w:p w14:paraId="552C84DE" w14:textId="77777777"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387"/>
        <w:gridCol w:w="1728"/>
      </w:tblGrid>
      <w:tr w:rsidR="0085747A" w:rsidRPr="00F147DA" w14:paraId="380FCA2D" w14:textId="77777777" w:rsidTr="00F465FA">
        <w:tc>
          <w:tcPr>
            <w:tcW w:w="1405" w:type="dxa"/>
            <w:vAlign w:val="center"/>
          </w:tcPr>
          <w:p w14:paraId="27F21363" w14:textId="77777777"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147D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147D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87" w:type="dxa"/>
            <w:vAlign w:val="center"/>
          </w:tcPr>
          <w:p w14:paraId="0CDE9589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521B50B5" w14:textId="77777777" w:rsidR="00B82C2E" w:rsidRPr="00F147DA" w:rsidRDefault="00B82C2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28" w:type="dxa"/>
            <w:vAlign w:val="center"/>
          </w:tcPr>
          <w:p w14:paraId="7CF40279" w14:textId="77777777" w:rsidR="0085747A" w:rsidRPr="00F147D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147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048A" w:rsidRPr="00F147DA" w14:paraId="1D5900CA" w14:textId="77777777" w:rsidTr="00F465FA">
        <w:tc>
          <w:tcPr>
            <w:tcW w:w="1405" w:type="dxa"/>
          </w:tcPr>
          <w:p w14:paraId="50CC01AE" w14:textId="77777777" w:rsidR="0026048A" w:rsidRPr="00F147D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16D6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387" w:type="dxa"/>
          </w:tcPr>
          <w:p w14:paraId="3D69482D" w14:textId="77777777" w:rsidR="0026048A" w:rsidRPr="00834E2F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Wymieni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 podstawowe zasady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ezpieczeństwa i higieny pracy w ramach organizowanych w różnych placówkach zajęć obejmujących różne formy aktywności ruchowej , także w</w:t>
            </w: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spółpracuje w zespole  stosując zasady „fair play”.</w:t>
            </w:r>
          </w:p>
        </w:tc>
        <w:tc>
          <w:tcPr>
            <w:tcW w:w="1728" w:type="dxa"/>
          </w:tcPr>
          <w:p w14:paraId="0B02C9A2" w14:textId="77777777" w:rsidR="0026048A" w:rsidRPr="00F147DA" w:rsidRDefault="0026048A" w:rsidP="002604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  <w:p w14:paraId="04FDF2D1" w14:textId="77777777" w:rsidR="0026048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D22E0C" w:rsidRPr="00F147DA" w14:paraId="28684044" w14:textId="77777777" w:rsidTr="00F465FA">
        <w:tc>
          <w:tcPr>
            <w:tcW w:w="1405" w:type="dxa"/>
          </w:tcPr>
          <w:p w14:paraId="7A7FF615" w14:textId="77777777" w:rsidR="00D22E0C" w:rsidRPr="00F147DA" w:rsidRDefault="00716D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87" w:type="dxa"/>
          </w:tcPr>
          <w:p w14:paraId="1A108662" w14:textId="77777777" w:rsidR="00D22E0C" w:rsidRPr="004548B2" w:rsidRDefault="00D22E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zajęcia w grupie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 xml:space="preserve"> uwzględniając biologiczne i zdrowotne aspekty rozwoju człowieka oraz wykaże się umiejętnościami w zakresie organizacji pracy grupy, stosując zasady </w:t>
            </w:r>
            <w:r w:rsidR="00F5643C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„fair play”.</w:t>
            </w:r>
          </w:p>
        </w:tc>
        <w:tc>
          <w:tcPr>
            <w:tcW w:w="1728" w:type="dxa"/>
          </w:tcPr>
          <w:p w14:paraId="07000FBB" w14:textId="77777777" w:rsidR="00D22E0C" w:rsidRDefault="00F5643C" w:rsidP="002604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85747A" w:rsidRPr="00F147DA" w14:paraId="7D5DC033" w14:textId="77777777" w:rsidTr="00F465FA">
        <w:tc>
          <w:tcPr>
            <w:tcW w:w="1405" w:type="dxa"/>
          </w:tcPr>
          <w:p w14:paraId="4276478C" w14:textId="77777777" w:rsidR="0085747A" w:rsidRPr="00F147D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16D6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87" w:type="dxa"/>
          </w:tcPr>
          <w:p w14:paraId="4EA38D57" w14:textId="77777777" w:rsidR="0085747A" w:rsidRPr="00F147DA" w:rsidRDefault="0026048A" w:rsidP="00260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48B2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 krytycznej oceny 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 xml:space="preserve">znaczenia </w:t>
            </w: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posiadanej wiedzy 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>w kształtowaniu zachowań prozdrowotnych uczestników procesów edukacyjnych i rozwijania ich umiejętności w zakresie aktywizacji ruchowej  osób będących członkami różnych środowisk społecznych</w:t>
            </w:r>
          </w:p>
        </w:tc>
        <w:tc>
          <w:tcPr>
            <w:tcW w:w="1728" w:type="dxa"/>
          </w:tcPr>
          <w:p w14:paraId="73722762" w14:textId="77777777" w:rsidR="0085747A" w:rsidRPr="00F147D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10A3706C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1C9781" w14:textId="77777777"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>3.3</w:t>
      </w:r>
      <w:r w:rsidR="001D7B54" w:rsidRPr="00F147DA">
        <w:rPr>
          <w:rFonts w:ascii="Corbel" w:hAnsi="Corbel"/>
          <w:b/>
          <w:sz w:val="24"/>
          <w:szCs w:val="24"/>
        </w:rPr>
        <w:t xml:space="preserve"> 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147DA">
        <w:rPr>
          <w:rFonts w:ascii="Corbel" w:hAnsi="Corbel"/>
          <w:sz w:val="24"/>
          <w:szCs w:val="24"/>
        </w:rPr>
        <w:t xml:space="preserve">  </w:t>
      </w:r>
    </w:p>
    <w:p w14:paraId="08ED1984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14:paraId="0AF894C7" w14:textId="77777777"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14:paraId="7D705621" w14:textId="77777777"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9A526E6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7DA">
        <w:rPr>
          <w:rFonts w:ascii="Corbel" w:hAnsi="Corbel"/>
          <w:sz w:val="24"/>
          <w:szCs w:val="24"/>
        </w:rPr>
        <w:t xml:space="preserve">, </w:t>
      </w:r>
      <w:r w:rsidRPr="00F147DA">
        <w:rPr>
          <w:rFonts w:ascii="Corbel" w:hAnsi="Corbel"/>
          <w:sz w:val="24"/>
          <w:szCs w:val="24"/>
        </w:rPr>
        <w:t xml:space="preserve">zajęć praktycznych </w:t>
      </w:r>
    </w:p>
    <w:p w14:paraId="2FD22996" w14:textId="77777777"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147DA" w14:paraId="7DC0054D" w14:textId="77777777" w:rsidTr="00923D7D">
        <w:tc>
          <w:tcPr>
            <w:tcW w:w="9639" w:type="dxa"/>
          </w:tcPr>
          <w:p w14:paraId="2C9225C7" w14:textId="77777777"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14:paraId="5213FD56" w14:textId="77777777" w:rsidTr="00923D7D">
        <w:tc>
          <w:tcPr>
            <w:tcW w:w="9639" w:type="dxa"/>
          </w:tcPr>
          <w:p w14:paraId="4A985C26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</w:t>
            </w: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uprawianiem różnych dyscyplin sportu. Zapoznanie z regulaminem CSiR. Organizacja, higiena i porządek pracy.</w:t>
            </w:r>
          </w:p>
        </w:tc>
      </w:tr>
      <w:tr w:rsidR="0085747A" w:rsidRPr="00F147DA" w14:paraId="5DB0C93B" w14:textId="77777777" w:rsidTr="00923D7D">
        <w:tc>
          <w:tcPr>
            <w:tcW w:w="9639" w:type="dxa"/>
          </w:tcPr>
          <w:p w14:paraId="63EABCC8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Gry i zabawy ruchowe, różne formy wyścigów z wykorzystaniem sprzętu sportowego.</w:t>
            </w:r>
          </w:p>
          <w:p w14:paraId="3F593E1E" w14:textId="77777777" w:rsidR="0085747A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14:paraId="17DE531A" w14:textId="77777777" w:rsidTr="00923D7D">
        <w:tc>
          <w:tcPr>
            <w:tcW w:w="9639" w:type="dxa"/>
          </w:tcPr>
          <w:p w14:paraId="6224CF72" w14:textId="77777777" w:rsidR="00723984" w:rsidRPr="00F147DA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14:paraId="393741A6" w14:textId="77777777" w:rsidR="0085747A" w:rsidRPr="00F147DA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14:paraId="347DF3D4" w14:textId="77777777" w:rsidTr="00923D7D">
        <w:tc>
          <w:tcPr>
            <w:tcW w:w="9639" w:type="dxa"/>
          </w:tcPr>
          <w:p w14:paraId="4726BF19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14:paraId="1B1BE8FB" w14:textId="77777777" w:rsidTr="00923D7D">
        <w:tc>
          <w:tcPr>
            <w:tcW w:w="9639" w:type="dxa"/>
          </w:tcPr>
          <w:p w14:paraId="5EFFEC5F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F147DA" w14:paraId="73301284" w14:textId="77777777" w:rsidTr="00923D7D">
        <w:tc>
          <w:tcPr>
            <w:tcW w:w="9639" w:type="dxa"/>
          </w:tcPr>
          <w:p w14:paraId="18C5B150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723984" w:rsidRPr="00F147DA" w14:paraId="2DAB51C3" w14:textId="77777777" w:rsidTr="00923D7D">
        <w:tc>
          <w:tcPr>
            <w:tcW w:w="9639" w:type="dxa"/>
          </w:tcPr>
          <w:p w14:paraId="16434499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723984" w:rsidRPr="00F147DA" w14:paraId="5338D3F8" w14:textId="77777777" w:rsidTr="00923D7D">
        <w:tc>
          <w:tcPr>
            <w:tcW w:w="9639" w:type="dxa"/>
          </w:tcPr>
          <w:p w14:paraId="206C77D0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14:paraId="7C3D3575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F147DA" w14:paraId="250F3803" w14:textId="77777777" w:rsidTr="00923D7D">
        <w:tc>
          <w:tcPr>
            <w:tcW w:w="9639" w:type="dxa"/>
          </w:tcPr>
          <w:p w14:paraId="4628C4B5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w:rsidR="00723984" w:rsidRPr="00F147DA" w14:paraId="000C1006" w14:textId="77777777" w:rsidTr="00923D7D">
        <w:tc>
          <w:tcPr>
            <w:tcW w:w="9639" w:type="dxa"/>
          </w:tcPr>
          <w:p w14:paraId="53E47FEA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="00723984" w:rsidRPr="00F147DA" w14:paraId="5565A015" w14:textId="77777777" w:rsidTr="00923D7D">
        <w:tc>
          <w:tcPr>
            <w:tcW w:w="9639" w:type="dxa"/>
          </w:tcPr>
          <w:p w14:paraId="69CF6BC0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F147DA" w14:paraId="45A17A06" w14:textId="77777777" w:rsidTr="00923D7D">
        <w:tc>
          <w:tcPr>
            <w:tcW w:w="9639" w:type="dxa"/>
          </w:tcPr>
          <w:p w14:paraId="36BB2C5B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723984" w:rsidRPr="00F147DA" w14:paraId="5F987BD1" w14:textId="77777777" w:rsidTr="00923D7D">
        <w:tc>
          <w:tcPr>
            <w:tcW w:w="9639" w:type="dxa"/>
          </w:tcPr>
          <w:p w14:paraId="5ED2FF49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723984" w:rsidRPr="00F147DA" w14:paraId="38F3B5AE" w14:textId="77777777" w:rsidTr="00923D7D">
        <w:tc>
          <w:tcPr>
            <w:tcW w:w="9639" w:type="dxa"/>
          </w:tcPr>
          <w:p w14:paraId="77D2FB21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14:paraId="73F92B01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723984" w:rsidRPr="00F147DA" w14:paraId="3AE05E7D" w14:textId="77777777" w:rsidTr="00923D7D">
        <w:tc>
          <w:tcPr>
            <w:tcW w:w="9639" w:type="dxa"/>
          </w:tcPr>
          <w:p w14:paraId="788DB8D6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Do wyboru: 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14:paraId="6FF8E7C5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14:paraId="242F7B1A" w14:textId="77777777" w:rsidTr="00923D7D">
        <w:tc>
          <w:tcPr>
            <w:tcW w:w="9639" w:type="dxa"/>
          </w:tcPr>
          <w:p w14:paraId="4C95A6DE" w14:textId="77777777" w:rsidR="0085747A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14:paraId="4C924FDD" w14:textId="77777777"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14:paraId="240EACB3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041994" w14:textId="77777777" w:rsidR="00120DEA" w:rsidRPr="00F147DA" w:rsidRDefault="00153C41" w:rsidP="00120DE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</w:p>
    <w:p w14:paraId="525638B4" w14:textId="77777777" w:rsidR="00153C41" w:rsidRPr="00F147DA" w:rsidRDefault="00120DE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zajęcia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 xml:space="preserve">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>
        <w:rPr>
          <w:rFonts w:ascii="Corbel" w:hAnsi="Corbel"/>
          <w:b w:val="0"/>
          <w:i/>
          <w:smallCaps w:val="0"/>
          <w:szCs w:val="24"/>
        </w:rPr>
        <w:t xml:space="preserve">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 dydaktyczn</w:t>
      </w:r>
      <w:r>
        <w:rPr>
          <w:rFonts w:ascii="Corbel" w:hAnsi="Corbel"/>
          <w:b w:val="0"/>
          <w:i/>
          <w:smallCaps w:val="0"/>
          <w:szCs w:val="24"/>
        </w:rPr>
        <w:t>e, wykonywanie ćwiczeń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50CA277C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BF5EAA" w14:textId="77777777"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  <w:r w:rsidR="009F4610" w:rsidRPr="00F147DA">
        <w:rPr>
          <w:rFonts w:ascii="Corbel" w:hAnsi="Corbel"/>
          <w:smallCaps w:val="0"/>
          <w:szCs w:val="24"/>
        </w:rPr>
        <w:t xml:space="preserve"> </w:t>
      </w:r>
    </w:p>
    <w:p w14:paraId="1C9F81B1" w14:textId="77777777"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3F264A" w14:textId="77777777"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14:paraId="47ACA732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14:paraId="115147D1" w14:textId="77777777" w:rsidTr="00F465FA">
        <w:tc>
          <w:tcPr>
            <w:tcW w:w="993" w:type="dxa"/>
            <w:vAlign w:val="center"/>
          </w:tcPr>
          <w:p w14:paraId="4596F97D" w14:textId="77777777"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14:paraId="4BEDFF76" w14:textId="77777777"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6E1D8C" w14:textId="77777777"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0F7048DF" w14:textId="77777777"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A851A6" w14:textId="77777777"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F147DA" w14:paraId="416A7E68" w14:textId="77777777" w:rsidTr="00F465FA">
        <w:tc>
          <w:tcPr>
            <w:tcW w:w="993" w:type="dxa"/>
          </w:tcPr>
          <w:p w14:paraId="763CCFB9" w14:textId="77777777"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14:paraId="15F9F242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testy</w:t>
            </w:r>
            <w:r w:rsidRPr="00F147DA">
              <w:rPr>
                <w:rFonts w:ascii="Corbel" w:hAnsi="Corbel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14:paraId="30CF7FCE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14:paraId="2366D3A9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14:paraId="3AD2BB5C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14:paraId="2B1D4ED4" w14:textId="77777777" w:rsidTr="00F465FA">
        <w:tc>
          <w:tcPr>
            <w:tcW w:w="993" w:type="dxa"/>
          </w:tcPr>
          <w:p w14:paraId="2D802849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14:paraId="28963D75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26C0692D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E8FBB9D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2D99DD69" w14:textId="77777777" w:rsidTr="00F465FA">
        <w:tc>
          <w:tcPr>
            <w:tcW w:w="993" w:type="dxa"/>
          </w:tcPr>
          <w:p w14:paraId="1E65D7DC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</w:t>
            </w:r>
            <w:r w:rsidR="00716D6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819" w:type="dxa"/>
          </w:tcPr>
          <w:p w14:paraId="4416D948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B9A6823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02CFBEB2" w14:textId="77777777"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352F5" w14:textId="77777777"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147DA">
        <w:rPr>
          <w:rFonts w:ascii="Corbel" w:hAnsi="Corbel"/>
          <w:smallCaps w:val="0"/>
          <w:szCs w:val="24"/>
        </w:rPr>
        <w:t xml:space="preserve"> </w:t>
      </w:r>
    </w:p>
    <w:p w14:paraId="242265DD" w14:textId="77777777"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147DA" w14:paraId="20090A8E" w14:textId="77777777" w:rsidTr="00923D7D">
        <w:tc>
          <w:tcPr>
            <w:tcW w:w="9670" w:type="dxa"/>
          </w:tcPr>
          <w:p w14:paraId="56AA8635" w14:textId="77777777"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66EB7E90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14:paraId="736335F2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14:paraId="40198ABC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14:paraId="2EEC3806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14:paraId="372DFCF8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14:paraId="7A4E982C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14:paraId="3430C745" w14:textId="77777777"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14:paraId="4E598280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5AF03992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4CDD8468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14:paraId="692D78F9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1086D794" w14:textId="77777777" w:rsidR="0085747A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14:paraId="15E6AF7F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E760AB" w14:textId="77777777"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0746F8A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85747A" w:rsidRPr="00F147DA" w14:paraId="625767CD" w14:textId="77777777" w:rsidTr="00C05A24">
        <w:tc>
          <w:tcPr>
            <w:tcW w:w="6237" w:type="dxa"/>
            <w:vAlign w:val="center"/>
          </w:tcPr>
          <w:p w14:paraId="4DE7DECB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535AED88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147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14:paraId="3C6DDDC1" w14:textId="77777777" w:rsidTr="00C05A24">
        <w:tc>
          <w:tcPr>
            <w:tcW w:w="6237" w:type="dxa"/>
          </w:tcPr>
          <w:p w14:paraId="4E3604CE" w14:textId="4A506A09" w:rsidR="0085747A" w:rsidRPr="00F147DA" w:rsidRDefault="00C61DC5" w:rsidP="00A815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A815D2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09632ACE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14:paraId="1B94D482" w14:textId="77777777" w:rsidTr="00C05A24">
        <w:tc>
          <w:tcPr>
            <w:tcW w:w="6237" w:type="dxa"/>
          </w:tcPr>
          <w:p w14:paraId="5DE10270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C276DEA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2FB05AB6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14:paraId="17C9E56A" w14:textId="77777777" w:rsidTr="00C05A24">
        <w:tc>
          <w:tcPr>
            <w:tcW w:w="6237" w:type="dxa"/>
          </w:tcPr>
          <w:p w14:paraId="37A93148" w14:textId="77777777"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70D45784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1D2E6448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14:paraId="401D994B" w14:textId="77777777" w:rsidTr="00C05A24">
        <w:tc>
          <w:tcPr>
            <w:tcW w:w="6237" w:type="dxa"/>
          </w:tcPr>
          <w:p w14:paraId="3772E362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4D89F234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14:paraId="676C49D7" w14:textId="77777777" w:rsidTr="00C05A24">
        <w:tc>
          <w:tcPr>
            <w:tcW w:w="6237" w:type="dxa"/>
          </w:tcPr>
          <w:p w14:paraId="4A8EBB5F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60B6FF48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14:paraId="4059B165" w14:textId="77777777" w:rsidR="0085747A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F745EF" w14:textId="77777777" w:rsidR="003E1941" w:rsidRPr="00F147D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2BE49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PRZEDMIOTU/ MODUŁU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14:paraId="638AD5E7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14:paraId="3A8E5C67" w14:textId="77777777" w:rsidTr="00C05A24">
        <w:trPr>
          <w:trHeight w:val="397"/>
        </w:trPr>
        <w:tc>
          <w:tcPr>
            <w:tcW w:w="4395" w:type="dxa"/>
          </w:tcPr>
          <w:p w14:paraId="603CE186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1AA4AD05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14:paraId="5177ACA9" w14:textId="77777777" w:rsidTr="00C05A24">
        <w:trPr>
          <w:trHeight w:val="397"/>
        </w:trPr>
        <w:tc>
          <w:tcPr>
            <w:tcW w:w="4395" w:type="dxa"/>
          </w:tcPr>
          <w:p w14:paraId="027BAF1E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5DF9C140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727BC43" w14:textId="77777777" w:rsidR="003E1941" w:rsidRPr="00F147D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6E539F" w14:textId="77777777" w:rsidR="0085747A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14:paraId="058AC937" w14:textId="77777777"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147DA" w14:paraId="66C02B9B" w14:textId="77777777" w:rsidTr="0033682F">
        <w:trPr>
          <w:trHeight w:val="397"/>
        </w:trPr>
        <w:tc>
          <w:tcPr>
            <w:tcW w:w="9639" w:type="dxa"/>
          </w:tcPr>
          <w:p w14:paraId="3855FD47" w14:textId="77777777" w:rsidR="00676B7E" w:rsidRPr="00DF6DDF" w:rsidRDefault="0085747A" w:rsidP="00DF6DDF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E24C68" w14:textId="77777777" w:rsidR="003A3D0C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Gołaszewski J.,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Piłka nożna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Poznań, 2003.</w:t>
            </w:r>
          </w:p>
          <w:p w14:paraId="659A13C9" w14:textId="77777777" w:rsidR="00676B7E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Huciński T.,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Wrocław, 2006.</w:t>
            </w:r>
          </w:p>
          <w:p w14:paraId="62F5F656" w14:textId="77777777" w:rsidR="00676B7E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Huciński T., Kelner J.,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Koszykówka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Wrocław, 2001.</w:t>
            </w:r>
          </w:p>
          <w:p w14:paraId="10F825CD" w14:textId="77777777" w:rsidR="003A3D0C" w:rsidRPr="00DF6DDF" w:rsidRDefault="003A3D0C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14:paraId="1ACED3CF" w14:textId="77777777" w:rsidR="003A3D0C" w:rsidRPr="00DF6DDF" w:rsidRDefault="00676B7E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Stawiarski St., </w:t>
            </w:r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>Piłka ręczna cz. I i II</w:t>
            </w: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, Kraków, 2003.</w:t>
            </w:r>
          </w:p>
          <w:p w14:paraId="0BA077BB" w14:textId="77777777" w:rsidR="003A3D0C" w:rsidRPr="00DF6DDF" w:rsidRDefault="00676B7E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Uzarowicz J., </w:t>
            </w:r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>Piłka siatkowa. Co jest grane</w:t>
            </w: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, Kraków, 2001.</w:t>
            </w:r>
          </w:p>
          <w:p w14:paraId="4A50C379" w14:textId="77777777" w:rsidR="00676B7E" w:rsidRDefault="00676B7E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Bondarowicz M., </w:t>
            </w:r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. Warszawa, 2002.</w:t>
            </w:r>
          </w:p>
          <w:p w14:paraId="261DF802" w14:textId="387D81FE" w:rsidR="00D17D30" w:rsidRPr="00DF6DDF" w:rsidRDefault="00D17D30" w:rsidP="00DF6DD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Żołyńki S.,100 scenariuszy zajęć na 100 lekcji wychowania fizycznego, Fosze 2021.</w:t>
            </w:r>
          </w:p>
        </w:tc>
      </w:tr>
      <w:tr w:rsidR="0085747A" w:rsidRPr="00F147DA" w14:paraId="021EE1CD" w14:textId="77777777" w:rsidTr="0033682F">
        <w:trPr>
          <w:trHeight w:val="397"/>
        </w:trPr>
        <w:tc>
          <w:tcPr>
            <w:tcW w:w="9639" w:type="dxa"/>
          </w:tcPr>
          <w:p w14:paraId="7555D310" w14:textId="77777777" w:rsidR="0085747A" w:rsidRPr="00F147DA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88F1361" w14:textId="77777777" w:rsidR="00676B7E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Zaborniak S.,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Rzeszów, 2006. </w:t>
            </w:r>
          </w:p>
          <w:p w14:paraId="23E77922" w14:textId="77777777" w:rsidR="00676B7E" w:rsidRPr="00F147DA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Drabik J.,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Gdańsk 1996.</w:t>
            </w:r>
          </w:p>
        </w:tc>
      </w:tr>
    </w:tbl>
    <w:p w14:paraId="75C91DC8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887739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528FF5" w14:textId="77777777"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147D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7B6A" w14:textId="77777777" w:rsidR="00A47E8D" w:rsidRDefault="00A47E8D" w:rsidP="00C16ABF">
      <w:pPr>
        <w:spacing w:after="0" w:line="240" w:lineRule="auto"/>
      </w:pPr>
      <w:r>
        <w:separator/>
      </w:r>
    </w:p>
  </w:endnote>
  <w:endnote w:type="continuationSeparator" w:id="0">
    <w:p w14:paraId="0C71BE6A" w14:textId="77777777" w:rsidR="00A47E8D" w:rsidRDefault="00A47E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440DA" w14:textId="77777777" w:rsidR="00A47E8D" w:rsidRDefault="00A47E8D" w:rsidP="00C16ABF">
      <w:pPr>
        <w:spacing w:after="0" w:line="240" w:lineRule="auto"/>
      </w:pPr>
      <w:r>
        <w:separator/>
      </w:r>
    </w:p>
  </w:footnote>
  <w:footnote w:type="continuationSeparator" w:id="0">
    <w:p w14:paraId="77C0A848" w14:textId="77777777" w:rsidR="00A47E8D" w:rsidRDefault="00A47E8D" w:rsidP="00C16ABF">
      <w:pPr>
        <w:spacing w:after="0" w:line="240" w:lineRule="auto"/>
      </w:pPr>
      <w:r>
        <w:continuationSeparator/>
      </w:r>
    </w:p>
  </w:footnote>
  <w:footnote w:id="1">
    <w:p w14:paraId="29A9DC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8E7B70"/>
    <w:multiLevelType w:val="hybridMultilevel"/>
    <w:tmpl w:val="774E5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423699">
    <w:abstractNumId w:val="1"/>
  </w:num>
  <w:num w:numId="2" w16cid:durableId="2039163970">
    <w:abstractNumId w:val="0"/>
  </w:num>
  <w:num w:numId="3" w16cid:durableId="213505283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4C82"/>
    <w:rsid w:val="00056B0F"/>
    <w:rsid w:val="000657C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4F9"/>
    <w:rsid w:val="000D04B0"/>
    <w:rsid w:val="000D4BBE"/>
    <w:rsid w:val="000F1C57"/>
    <w:rsid w:val="000F5615"/>
    <w:rsid w:val="00115238"/>
    <w:rsid w:val="00115D19"/>
    <w:rsid w:val="00120DE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F8F"/>
    <w:rsid w:val="0017413A"/>
    <w:rsid w:val="00176083"/>
    <w:rsid w:val="001771EE"/>
    <w:rsid w:val="00192F37"/>
    <w:rsid w:val="001A3CCC"/>
    <w:rsid w:val="001A70D2"/>
    <w:rsid w:val="001D657B"/>
    <w:rsid w:val="001D7B54"/>
    <w:rsid w:val="001E0209"/>
    <w:rsid w:val="001E587C"/>
    <w:rsid w:val="001F2CA2"/>
    <w:rsid w:val="002144C0"/>
    <w:rsid w:val="0022477D"/>
    <w:rsid w:val="0022693F"/>
    <w:rsid w:val="002278A9"/>
    <w:rsid w:val="002336F9"/>
    <w:rsid w:val="0024028F"/>
    <w:rsid w:val="00244ABC"/>
    <w:rsid w:val="0026048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720EA"/>
    <w:rsid w:val="003A0A5B"/>
    <w:rsid w:val="003A1176"/>
    <w:rsid w:val="003A3D0C"/>
    <w:rsid w:val="003B3031"/>
    <w:rsid w:val="003C0BAE"/>
    <w:rsid w:val="003D18A9"/>
    <w:rsid w:val="003D6CE2"/>
    <w:rsid w:val="003E1941"/>
    <w:rsid w:val="003E1AF6"/>
    <w:rsid w:val="003E2FE6"/>
    <w:rsid w:val="003E49D5"/>
    <w:rsid w:val="003F378A"/>
    <w:rsid w:val="003F38C0"/>
    <w:rsid w:val="00414E3C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D5282"/>
    <w:rsid w:val="004F1551"/>
    <w:rsid w:val="004F55A3"/>
    <w:rsid w:val="0050496F"/>
    <w:rsid w:val="00512DC9"/>
    <w:rsid w:val="00513B6F"/>
    <w:rsid w:val="00517C63"/>
    <w:rsid w:val="00531388"/>
    <w:rsid w:val="005363C4"/>
    <w:rsid w:val="00536BDE"/>
    <w:rsid w:val="00543ACC"/>
    <w:rsid w:val="00550921"/>
    <w:rsid w:val="0056696D"/>
    <w:rsid w:val="0059484D"/>
    <w:rsid w:val="005A0855"/>
    <w:rsid w:val="005A3196"/>
    <w:rsid w:val="005C080F"/>
    <w:rsid w:val="005C55E5"/>
    <w:rsid w:val="005C696A"/>
    <w:rsid w:val="005E6E85"/>
    <w:rsid w:val="005F1C31"/>
    <w:rsid w:val="005F31D2"/>
    <w:rsid w:val="0061029B"/>
    <w:rsid w:val="00616B22"/>
    <w:rsid w:val="00617230"/>
    <w:rsid w:val="00621CE1"/>
    <w:rsid w:val="00627FC9"/>
    <w:rsid w:val="0063760D"/>
    <w:rsid w:val="00647FA8"/>
    <w:rsid w:val="00650C5F"/>
    <w:rsid w:val="00654934"/>
    <w:rsid w:val="006620D9"/>
    <w:rsid w:val="00671958"/>
    <w:rsid w:val="006726F9"/>
    <w:rsid w:val="00675843"/>
    <w:rsid w:val="00676B7E"/>
    <w:rsid w:val="00691BEB"/>
    <w:rsid w:val="00696477"/>
    <w:rsid w:val="006A1660"/>
    <w:rsid w:val="006D050F"/>
    <w:rsid w:val="006D6139"/>
    <w:rsid w:val="006D7A47"/>
    <w:rsid w:val="006E5D65"/>
    <w:rsid w:val="006F1282"/>
    <w:rsid w:val="006F1FBC"/>
    <w:rsid w:val="006F31E2"/>
    <w:rsid w:val="00706544"/>
    <w:rsid w:val="007072BA"/>
    <w:rsid w:val="0071620A"/>
    <w:rsid w:val="00716D6D"/>
    <w:rsid w:val="0072185A"/>
    <w:rsid w:val="00723984"/>
    <w:rsid w:val="00724677"/>
    <w:rsid w:val="00725459"/>
    <w:rsid w:val="007327BD"/>
    <w:rsid w:val="00734608"/>
    <w:rsid w:val="00745302"/>
    <w:rsid w:val="007461D6"/>
    <w:rsid w:val="00746EC8"/>
    <w:rsid w:val="00763BF1"/>
    <w:rsid w:val="0076582C"/>
    <w:rsid w:val="00766FD4"/>
    <w:rsid w:val="0077704C"/>
    <w:rsid w:val="0078168C"/>
    <w:rsid w:val="00787C2A"/>
    <w:rsid w:val="00790E27"/>
    <w:rsid w:val="0079323D"/>
    <w:rsid w:val="007A4022"/>
    <w:rsid w:val="007A6E6E"/>
    <w:rsid w:val="007C3299"/>
    <w:rsid w:val="007C3BCC"/>
    <w:rsid w:val="007C4546"/>
    <w:rsid w:val="007D6E56"/>
    <w:rsid w:val="007E0BB0"/>
    <w:rsid w:val="007F4155"/>
    <w:rsid w:val="0081554D"/>
    <w:rsid w:val="0081707E"/>
    <w:rsid w:val="00820FA8"/>
    <w:rsid w:val="00834E2F"/>
    <w:rsid w:val="008406C3"/>
    <w:rsid w:val="008449B3"/>
    <w:rsid w:val="0085747A"/>
    <w:rsid w:val="00867717"/>
    <w:rsid w:val="00884922"/>
    <w:rsid w:val="00885F64"/>
    <w:rsid w:val="008917F9"/>
    <w:rsid w:val="008A224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56D"/>
    <w:rsid w:val="00916188"/>
    <w:rsid w:val="00923D7D"/>
    <w:rsid w:val="00924E72"/>
    <w:rsid w:val="009508DF"/>
    <w:rsid w:val="00950DAC"/>
    <w:rsid w:val="00954A07"/>
    <w:rsid w:val="009635BD"/>
    <w:rsid w:val="00984B7F"/>
    <w:rsid w:val="00997F14"/>
    <w:rsid w:val="009A73F6"/>
    <w:rsid w:val="009A78D9"/>
    <w:rsid w:val="009C3E31"/>
    <w:rsid w:val="009C54AE"/>
    <w:rsid w:val="009C788E"/>
    <w:rsid w:val="009E20E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E8D"/>
    <w:rsid w:val="00A53FA5"/>
    <w:rsid w:val="00A54817"/>
    <w:rsid w:val="00A601C8"/>
    <w:rsid w:val="00A60799"/>
    <w:rsid w:val="00A70A6D"/>
    <w:rsid w:val="00A815D2"/>
    <w:rsid w:val="00A84C85"/>
    <w:rsid w:val="00A97DE1"/>
    <w:rsid w:val="00AA5DAF"/>
    <w:rsid w:val="00AB053C"/>
    <w:rsid w:val="00AB6DA7"/>
    <w:rsid w:val="00AC1F27"/>
    <w:rsid w:val="00AC59E7"/>
    <w:rsid w:val="00AC73B2"/>
    <w:rsid w:val="00AD1146"/>
    <w:rsid w:val="00AD27D3"/>
    <w:rsid w:val="00AD66D6"/>
    <w:rsid w:val="00AE1160"/>
    <w:rsid w:val="00AE203C"/>
    <w:rsid w:val="00AE2C0B"/>
    <w:rsid w:val="00AE2E74"/>
    <w:rsid w:val="00AE5FCB"/>
    <w:rsid w:val="00AF2C1E"/>
    <w:rsid w:val="00B06142"/>
    <w:rsid w:val="00B135B1"/>
    <w:rsid w:val="00B13AD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2E"/>
    <w:rsid w:val="00B90885"/>
    <w:rsid w:val="00BB520A"/>
    <w:rsid w:val="00BD3869"/>
    <w:rsid w:val="00BD66E9"/>
    <w:rsid w:val="00BD6FF4"/>
    <w:rsid w:val="00BE279A"/>
    <w:rsid w:val="00BF2C41"/>
    <w:rsid w:val="00C058B4"/>
    <w:rsid w:val="00C05A24"/>
    <w:rsid w:val="00C05F44"/>
    <w:rsid w:val="00C062F8"/>
    <w:rsid w:val="00C131B5"/>
    <w:rsid w:val="00C16ABF"/>
    <w:rsid w:val="00C170AE"/>
    <w:rsid w:val="00C26CB7"/>
    <w:rsid w:val="00C324C1"/>
    <w:rsid w:val="00C36992"/>
    <w:rsid w:val="00C45F27"/>
    <w:rsid w:val="00C56036"/>
    <w:rsid w:val="00C61DC5"/>
    <w:rsid w:val="00C67E92"/>
    <w:rsid w:val="00C70A26"/>
    <w:rsid w:val="00C721E3"/>
    <w:rsid w:val="00C766DF"/>
    <w:rsid w:val="00C94B98"/>
    <w:rsid w:val="00CA2B96"/>
    <w:rsid w:val="00CA5089"/>
    <w:rsid w:val="00CD6897"/>
    <w:rsid w:val="00CE1FEF"/>
    <w:rsid w:val="00CE5433"/>
    <w:rsid w:val="00CE5BAC"/>
    <w:rsid w:val="00CF25BE"/>
    <w:rsid w:val="00CF78ED"/>
    <w:rsid w:val="00D02B25"/>
    <w:rsid w:val="00D02EBA"/>
    <w:rsid w:val="00D17C3C"/>
    <w:rsid w:val="00D17D30"/>
    <w:rsid w:val="00D22E0C"/>
    <w:rsid w:val="00D26B2C"/>
    <w:rsid w:val="00D352C9"/>
    <w:rsid w:val="00D425B2"/>
    <w:rsid w:val="00D428D6"/>
    <w:rsid w:val="00D552B2"/>
    <w:rsid w:val="00D608D1"/>
    <w:rsid w:val="00D63DA2"/>
    <w:rsid w:val="00D74119"/>
    <w:rsid w:val="00D8075B"/>
    <w:rsid w:val="00D8678B"/>
    <w:rsid w:val="00DA2114"/>
    <w:rsid w:val="00DC66AC"/>
    <w:rsid w:val="00DD4AA5"/>
    <w:rsid w:val="00DE09C0"/>
    <w:rsid w:val="00DE154A"/>
    <w:rsid w:val="00DE4A14"/>
    <w:rsid w:val="00DF320D"/>
    <w:rsid w:val="00DF6DDF"/>
    <w:rsid w:val="00DF71C8"/>
    <w:rsid w:val="00E06201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5300"/>
    <w:rsid w:val="00EB69E0"/>
    <w:rsid w:val="00EC4899"/>
    <w:rsid w:val="00ED03AB"/>
    <w:rsid w:val="00ED32D2"/>
    <w:rsid w:val="00ED432E"/>
    <w:rsid w:val="00EE32DE"/>
    <w:rsid w:val="00EE5457"/>
    <w:rsid w:val="00EF3995"/>
    <w:rsid w:val="00F070AB"/>
    <w:rsid w:val="00F147DA"/>
    <w:rsid w:val="00F17567"/>
    <w:rsid w:val="00F27A7B"/>
    <w:rsid w:val="00F465FA"/>
    <w:rsid w:val="00F526AF"/>
    <w:rsid w:val="00F5643C"/>
    <w:rsid w:val="00F617C3"/>
    <w:rsid w:val="00F7066B"/>
    <w:rsid w:val="00F83B28"/>
    <w:rsid w:val="00FA0CE4"/>
    <w:rsid w:val="00FA46E5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6DCC4D"/>
  <w15:docId w15:val="{393859B8-B3DE-4D63-AE08-2CC56AB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7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70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704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7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704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3B424-E1BA-4B60-A931-4C9CE658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Warchoł</cp:lastModifiedBy>
  <cp:revision>5</cp:revision>
  <cp:lastPrinted>2019-12-06T07:55:00Z</cp:lastPrinted>
  <dcterms:created xsi:type="dcterms:W3CDTF">2024-09-16T20:15:00Z</dcterms:created>
  <dcterms:modified xsi:type="dcterms:W3CDTF">2025-09-20T19:39:00Z</dcterms:modified>
</cp:coreProperties>
</file>